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22FFD" w14:textId="77777777" w:rsidR="0010559A" w:rsidRPr="00F05021" w:rsidRDefault="0010559A" w:rsidP="0010559A">
      <w:pPr>
        <w:jc w:val="both"/>
      </w:pPr>
      <w:bookmarkStart w:id="0" w:name="_GoBack"/>
      <w:bookmarkEnd w:id="0"/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proofErr w:type="spellStart"/>
      <w:r w:rsidRPr="002B38A8">
        <w:rPr>
          <w:sz w:val="18"/>
          <w:szCs w:val="18"/>
          <w:lang w:val="it-IT"/>
        </w:rPr>
        <w:t>Zavod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</w:t>
      </w:r>
      <w:proofErr w:type="spellStart"/>
      <w:r w:rsidRPr="002B38A8">
        <w:rPr>
          <w:sz w:val="18"/>
          <w:szCs w:val="18"/>
          <w:lang w:val="it-IT"/>
        </w:rPr>
        <w:t>Ljubljana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B4359" w14:textId="77777777" w:rsidR="0014338F" w:rsidRDefault="0014338F">
      <w:r>
        <w:separator/>
      </w:r>
    </w:p>
  </w:endnote>
  <w:endnote w:type="continuationSeparator" w:id="0">
    <w:p w14:paraId="6AA13A9A" w14:textId="77777777" w:rsidR="0014338F" w:rsidRDefault="00143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2FA36C5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C53EA8" w14:textId="77777777" w:rsidR="0014338F" w:rsidRDefault="0014338F">
      <w:r>
        <w:separator/>
      </w:r>
    </w:p>
  </w:footnote>
  <w:footnote w:type="continuationSeparator" w:id="0">
    <w:p w14:paraId="497D7912" w14:textId="77777777" w:rsidR="0014338F" w:rsidRDefault="00143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1ACFCE3B" w:rsidR="00C0552D" w:rsidRPr="00661C62" w:rsidRDefault="00661C62" w:rsidP="00EB0D5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661C62">
            <w:rPr>
              <w:rFonts w:cs="Arial"/>
              <w:color w:val="000000"/>
              <w:sz w:val="16"/>
              <w:szCs w:val="16"/>
            </w:rPr>
            <w:t>ODPRTI POSTOPEK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92AA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4338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846B3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92AAB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55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2EDD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49B7BEB-9D20-4F59-ADC2-4DCA039BA2E7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AC6454EC-8906-4B00-9F33-A2BFD9A85BC9}"/>
</file>

<file path=customXml/itemProps3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235BB1-929E-470C-9D40-7DC346FC0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0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</cp:revision>
  <cp:lastPrinted>2016-01-04T14:38:00Z</cp:lastPrinted>
  <dcterms:created xsi:type="dcterms:W3CDTF">2023-06-02T09:46:00Z</dcterms:created>
  <dcterms:modified xsi:type="dcterms:W3CDTF">2023-06-02T09:46:00Z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2415800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